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652A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RALEGH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4965C8C2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0D3A5C6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B7AF7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92DFF" w14:textId="523E0C06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 Jun.</w:t>
      </w:r>
      <w:r>
        <w:rPr>
          <w:rFonts w:ascii="Times New Roman" w:hAnsi="Times New Roman" w:cs="Times New Roman"/>
          <w:sz w:val="24"/>
          <w:szCs w:val="24"/>
        </w:rPr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1166686E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428)</w:t>
      </w:r>
    </w:p>
    <w:p w14:paraId="20C100CE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8A532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63825" w14:textId="77777777" w:rsidR="00A03743" w:rsidRDefault="00A03743" w:rsidP="00A03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2C0FC089" w14:textId="08D4BA23" w:rsidR="00BA00AB" w:rsidRPr="00A0374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37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7628E" w14:textId="77777777" w:rsidR="00A03743" w:rsidRDefault="00A03743" w:rsidP="009139A6">
      <w:r>
        <w:separator/>
      </w:r>
    </w:p>
  </w:endnote>
  <w:endnote w:type="continuationSeparator" w:id="0">
    <w:p w14:paraId="4C858CA1" w14:textId="77777777" w:rsidR="00A03743" w:rsidRDefault="00A037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F6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FBD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EA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A189D" w14:textId="77777777" w:rsidR="00A03743" w:rsidRDefault="00A03743" w:rsidP="009139A6">
      <w:r>
        <w:separator/>
      </w:r>
    </w:p>
  </w:footnote>
  <w:footnote w:type="continuationSeparator" w:id="0">
    <w:p w14:paraId="60CB79A0" w14:textId="77777777" w:rsidR="00A03743" w:rsidRDefault="00A037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0A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54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F8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743"/>
    <w:rsid w:val="000666E0"/>
    <w:rsid w:val="002510B7"/>
    <w:rsid w:val="005C130B"/>
    <w:rsid w:val="00826F5C"/>
    <w:rsid w:val="009139A6"/>
    <w:rsid w:val="009448BB"/>
    <w:rsid w:val="00A0374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5F607"/>
  <w15:chartTrackingRefBased/>
  <w15:docId w15:val="{A4163F89-E525-4F00-A05C-01C657C6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2021-05-13T10:09:00Z</dcterms:created>
  <dcterms:modified xsi:type="dcterms:W3CDTF">2021-05-13T10:12:00Z</dcterms:modified>
</cp:coreProperties>
</file>